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9376F" w14:textId="4CDFF440" w:rsidR="003F3679" w:rsidRPr="00D37F17" w:rsidRDefault="003F3679" w:rsidP="003F36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  <w:u w:val="single"/>
        </w:rPr>
        <w:t>John a NASCHE</w:t>
      </w:r>
      <w:r w:rsidRPr="00D37F1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37F1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37F17">
        <w:rPr>
          <w:rFonts w:ascii="Times New Roman" w:hAnsi="Times New Roman" w:cs="Times New Roman"/>
          <w:sz w:val="24"/>
          <w:szCs w:val="24"/>
        </w:rPr>
        <w:t>fl.149</w:t>
      </w:r>
      <w:r w:rsidR="00F91E31">
        <w:rPr>
          <w:rFonts w:ascii="Times New Roman" w:hAnsi="Times New Roman" w:cs="Times New Roman"/>
          <w:sz w:val="24"/>
          <w:szCs w:val="24"/>
        </w:rPr>
        <w:t>0</w:t>
      </w:r>
      <w:r w:rsidRPr="00D37F17">
        <w:rPr>
          <w:rFonts w:ascii="Times New Roman" w:hAnsi="Times New Roman" w:cs="Times New Roman"/>
          <w:sz w:val="24"/>
          <w:szCs w:val="24"/>
        </w:rPr>
        <w:t>)</w:t>
      </w:r>
    </w:p>
    <w:p w14:paraId="47D079C9" w14:textId="46AA2A4B" w:rsidR="003F3679" w:rsidRPr="00D37F17" w:rsidRDefault="003F3679" w:rsidP="003F36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of Cranbrook, Kent.</w:t>
      </w:r>
    </w:p>
    <w:p w14:paraId="23DCF368" w14:textId="77777777" w:rsidR="003F3679" w:rsidRPr="00D37F17" w:rsidRDefault="003F3679" w:rsidP="003F36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729905" w14:textId="77777777" w:rsidR="003F3679" w:rsidRPr="00D37F17" w:rsidRDefault="003F3679" w:rsidP="003F36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655685" w14:textId="2D89FB5E" w:rsidR="003F3679" w:rsidRDefault="003F3679" w:rsidP="003F36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ab/>
        <w:t>149</w:t>
      </w:r>
      <w:r w:rsidR="00F91E31">
        <w:rPr>
          <w:rFonts w:ascii="Times New Roman" w:hAnsi="Times New Roman" w:cs="Times New Roman"/>
          <w:sz w:val="24"/>
          <w:szCs w:val="24"/>
        </w:rPr>
        <w:t>0</w:t>
      </w:r>
      <w:r w:rsidRPr="00D37F17">
        <w:rPr>
          <w:rFonts w:ascii="Times New Roman" w:hAnsi="Times New Roman" w:cs="Times New Roman"/>
          <w:sz w:val="24"/>
          <w:szCs w:val="24"/>
        </w:rPr>
        <w:tab/>
        <w:t xml:space="preserve">He made his Will.  </w:t>
      </w:r>
    </w:p>
    <w:p w14:paraId="217D0A3C" w14:textId="4A8C4767" w:rsidR="00F91E31" w:rsidRPr="00F91E31" w:rsidRDefault="00F91E31" w:rsidP="003F36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https://wills.canterbury-cathedral.org</w:t>
      </w:r>
      <w:r>
        <w:rPr>
          <w:rFonts w:ascii="Times New Roman" w:hAnsi="Times New Roman" w:cs="Times New Roman"/>
          <w:sz w:val="24"/>
          <w:szCs w:val="24"/>
        </w:rPr>
        <w:t xml:space="preserve">  Register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ref. PRC/17/5/195)</w:t>
      </w:r>
    </w:p>
    <w:p w14:paraId="73B4EFF9" w14:textId="77777777" w:rsidR="003F3679" w:rsidRPr="00D37F17" w:rsidRDefault="003F3679" w:rsidP="003F36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67247B" w14:textId="77777777" w:rsidR="003F3679" w:rsidRPr="00D37F17" w:rsidRDefault="003F3679" w:rsidP="003F36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EF7ACB" w14:textId="029C1755" w:rsidR="006B2F86" w:rsidRDefault="003F3679" w:rsidP="003F36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24 March 2016</w:t>
      </w:r>
    </w:p>
    <w:p w14:paraId="3937D459" w14:textId="5FC8771F" w:rsidR="00F91E31" w:rsidRPr="00E71FC3" w:rsidRDefault="00F91E31" w:rsidP="003F36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2018</w:t>
      </w:r>
      <w:bookmarkStart w:id="0" w:name="_GoBack"/>
      <w:bookmarkEnd w:id="0"/>
    </w:p>
    <w:sectPr w:rsidR="00F91E31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D72A1" w14:textId="77777777" w:rsidR="003F3679" w:rsidRDefault="003F3679" w:rsidP="00E71FC3">
      <w:pPr>
        <w:spacing w:after="0" w:line="240" w:lineRule="auto"/>
      </w:pPr>
      <w:r>
        <w:separator/>
      </w:r>
    </w:p>
  </w:endnote>
  <w:endnote w:type="continuationSeparator" w:id="0">
    <w:p w14:paraId="11643BDC" w14:textId="77777777" w:rsidR="003F3679" w:rsidRDefault="003F36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91FFA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69E2E" w14:textId="77777777" w:rsidR="003F3679" w:rsidRDefault="003F3679" w:rsidP="00E71FC3">
      <w:pPr>
        <w:spacing w:after="0" w:line="240" w:lineRule="auto"/>
      </w:pPr>
      <w:r>
        <w:separator/>
      </w:r>
    </w:p>
  </w:footnote>
  <w:footnote w:type="continuationSeparator" w:id="0">
    <w:p w14:paraId="0249B608" w14:textId="77777777" w:rsidR="003F3679" w:rsidRDefault="003F36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679"/>
    <w:rsid w:val="003F3679"/>
    <w:rsid w:val="00AB52E8"/>
    <w:rsid w:val="00B16D3F"/>
    <w:rsid w:val="00E71FC3"/>
    <w:rsid w:val="00EF4813"/>
    <w:rsid w:val="00F9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D251B"/>
  <w15:chartTrackingRefBased/>
  <w15:docId w15:val="{C67CC040-4DEE-4F14-A1D1-FCD36370E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2016-03-29T15:52:00Z</dcterms:created>
  <dcterms:modified xsi:type="dcterms:W3CDTF">2018-02-25T22:41:00Z</dcterms:modified>
</cp:coreProperties>
</file>